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494046">
      <w:pPr>
        <w:pStyle w:val="Nzev"/>
        <w:spacing w:before="0" w:after="12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61F54997" w:rsidR="008145D7" w:rsidRPr="00C85D9F" w:rsidRDefault="008145D7" w:rsidP="00B9637A">
      <w:pPr>
        <w:spacing w:before="0" w:line="240" w:lineRule="auto"/>
        <w:rPr>
          <w:rFonts w:eastAsia="Times New Roman" w:cs="Times New Roman"/>
          <w:b/>
          <w:bCs/>
          <w:iCs/>
          <w:lang w:eastAsia="cs-CZ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B9637A" w:rsidRPr="00AE59D5">
        <w:rPr>
          <w:b/>
        </w:rPr>
        <w:t>Zajištění provozu a správy parkoviště v žst. Kladno</w:t>
      </w:r>
      <w:r w:rsidR="00B9637A">
        <w:rPr>
          <w:b/>
        </w:rPr>
        <w:t xml:space="preserve"> 2026 - 202</w:t>
      </w:r>
      <w:r w:rsidR="00F30C44">
        <w:rPr>
          <w:b/>
        </w:rPr>
        <w:t>8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</w:t>
      </w:r>
      <w:r w:rsidRPr="00B31FEB">
        <w:rPr>
          <w:rFonts w:eastAsia="Times New Roman" w:cs="Times New Roman"/>
          <w:lang w:eastAsia="cs-CZ"/>
        </w:rPr>
        <w:t>č.j.</w:t>
      </w:r>
      <w:r w:rsidR="00B31FEB">
        <w:rPr>
          <w:rFonts w:eastAsia="Times New Roman" w:cs="Times New Roman"/>
          <w:lang w:eastAsia="cs-CZ"/>
        </w:rPr>
        <w:t xml:space="preserve"> </w:t>
      </w:r>
      <w:r w:rsidR="00217DB9">
        <w:t>137826/2026-SŽ-GŘ-O15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3D469770" w:rsidR="00AC2CF0" w:rsidRPr="007308BA" w:rsidRDefault="00F82859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575480779"/>
                <w:placeholder>
                  <w:docPart w:val="E88B00B6B10343948320FEE73DD118E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1D3164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06AA7ACE" w:rsidR="00AC2CF0" w:rsidRPr="007308BA" w:rsidRDefault="00F82859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896050821"/>
                <w:placeholder>
                  <w:docPart w:val="9297696D51984ADDA139AF77372A8DD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1D3164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494046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59201F65" w:rsidR="009F392E" w:rsidRPr="008145D7" w:rsidRDefault="008145D7" w:rsidP="00494046">
      <w:pPr>
        <w:tabs>
          <w:tab w:val="right" w:pos="9063"/>
        </w:tabs>
        <w:spacing w:after="0" w:line="280" w:lineRule="atLeast"/>
        <w:ind w:right="7"/>
        <w:outlineLvl w:val="0"/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sectPr w:rsidR="009F392E" w:rsidRPr="008145D7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486B6" w14:textId="77777777" w:rsidR="00F82859" w:rsidRDefault="00F82859" w:rsidP="00962258">
      <w:pPr>
        <w:spacing w:after="0" w:line="240" w:lineRule="auto"/>
      </w:pPr>
      <w:r>
        <w:separator/>
      </w:r>
    </w:p>
  </w:endnote>
  <w:endnote w:type="continuationSeparator" w:id="0">
    <w:p w14:paraId="3036A9AE" w14:textId="77777777" w:rsidR="00F82859" w:rsidRDefault="00F8285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D63CD" w14:textId="77777777" w:rsidR="00CD2B98" w:rsidRDefault="00CD2B9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5AC94" w14:textId="77777777" w:rsidR="00F82859" w:rsidRDefault="00F82859" w:rsidP="00962258">
      <w:pPr>
        <w:spacing w:after="0" w:line="240" w:lineRule="auto"/>
      </w:pPr>
      <w:r>
        <w:separator/>
      </w:r>
    </w:p>
  </w:footnote>
  <w:footnote w:type="continuationSeparator" w:id="0">
    <w:p w14:paraId="1AE349B9" w14:textId="77777777" w:rsidR="00F82859" w:rsidRDefault="00F8285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0179F" w14:textId="77777777" w:rsidR="00CD2B98" w:rsidRDefault="00CD2B9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3A65B51F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B9637A">
      <w:rPr>
        <w:szCs w:val="22"/>
      </w:rPr>
      <w:t>3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6BF22995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 w:rsidR="00CD2B98">
      <w:rPr>
        <w:rStyle w:val="Zvraznn"/>
      </w:rPr>
      <w:t>11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D3164"/>
    <w:rsid w:val="001F2DCB"/>
    <w:rsid w:val="00207DF5"/>
    <w:rsid w:val="00217DB9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3C0F0B"/>
    <w:rsid w:val="003D1168"/>
    <w:rsid w:val="00405A8E"/>
    <w:rsid w:val="00441430"/>
    <w:rsid w:val="00450F07"/>
    <w:rsid w:val="00453CD3"/>
    <w:rsid w:val="00460660"/>
    <w:rsid w:val="00486107"/>
    <w:rsid w:val="004862F9"/>
    <w:rsid w:val="00491827"/>
    <w:rsid w:val="00494046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25C8"/>
    <w:rsid w:val="00523EA7"/>
    <w:rsid w:val="00553375"/>
    <w:rsid w:val="00557C28"/>
    <w:rsid w:val="005736B7"/>
    <w:rsid w:val="00575E5A"/>
    <w:rsid w:val="005A01D7"/>
    <w:rsid w:val="005C7054"/>
    <w:rsid w:val="005F1404"/>
    <w:rsid w:val="005F15EC"/>
    <w:rsid w:val="0061068E"/>
    <w:rsid w:val="006377AF"/>
    <w:rsid w:val="00643D36"/>
    <w:rsid w:val="0065336D"/>
    <w:rsid w:val="00660AD3"/>
    <w:rsid w:val="0066668B"/>
    <w:rsid w:val="00677B7F"/>
    <w:rsid w:val="00696FBC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1763"/>
    <w:rsid w:val="008A2D73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A6188"/>
    <w:rsid w:val="009A720E"/>
    <w:rsid w:val="009B14A9"/>
    <w:rsid w:val="009B2E97"/>
    <w:rsid w:val="009E07F4"/>
    <w:rsid w:val="009F392E"/>
    <w:rsid w:val="009F7412"/>
    <w:rsid w:val="00A06F33"/>
    <w:rsid w:val="00A56F0E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1FEB"/>
    <w:rsid w:val="00B36B3E"/>
    <w:rsid w:val="00B75EE1"/>
    <w:rsid w:val="00B77481"/>
    <w:rsid w:val="00B8518B"/>
    <w:rsid w:val="00B9637A"/>
    <w:rsid w:val="00BD7E91"/>
    <w:rsid w:val="00C02D0A"/>
    <w:rsid w:val="00C03A6E"/>
    <w:rsid w:val="00C17A08"/>
    <w:rsid w:val="00C44F6A"/>
    <w:rsid w:val="00C47AE3"/>
    <w:rsid w:val="00C503B3"/>
    <w:rsid w:val="00C715B9"/>
    <w:rsid w:val="00C72B83"/>
    <w:rsid w:val="00C85D9F"/>
    <w:rsid w:val="00CD1FC4"/>
    <w:rsid w:val="00CD2B98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1A46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80D"/>
    <w:rsid w:val="00F17DB2"/>
    <w:rsid w:val="00F30C44"/>
    <w:rsid w:val="00F310F8"/>
    <w:rsid w:val="00F35939"/>
    <w:rsid w:val="00F45607"/>
    <w:rsid w:val="00F5558F"/>
    <w:rsid w:val="00F659EB"/>
    <w:rsid w:val="00F82859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E88B00B6B10343948320FEE73DD118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BA6936-C414-4004-8E43-D19A8FE3E806}"/>
      </w:docPartPr>
      <w:docPartBody>
        <w:p w:rsidR="000C042E" w:rsidRDefault="000C042E" w:rsidP="000C042E">
          <w:pPr>
            <w:pStyle w:val="E88B00B6B10343948320FEE73DD118E8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9297696D51984ADDA139AF77372A8D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2A343A-BFC3-4495-B7A5-9F05B6CC386B}"/>
      </w:docPartPr>
      <w:docPartBody>
        <w:p w:rsidR="000C042E" w:rsidRDefault="000C042E" w:rsidP="000C042E">
          <w:pPr>
            <w:pStyle w:val="9297696D51984ADDA139AF77372A8DD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516FE"/>
    <w:rsid w:val="000C042E"/>
    <w:rsid w:val="0049171C"/>
    <w:rsid w:val="005A01D7"/>
    <w:rsid w:val="006377AF"/>
    <w:rsid w:val="00696FBC"/>
    <w:rsid w:val="00710200"/>
    <w:rsid w:val="008274CF"/>
    <w:rsid w:val="0087094D"/>
    <w:rsid w:val="00876598"/>
    <w:rsid w:val="00891320"/>
    <w:rsid w:val="008A2D73"/>
    <w:rsid w:val="00B72819"/>
    <w:rsid w:val="00B84226"/>
    <w:rsid w:val="00BE31C7"/>
    <w:rsid w:val="00C601C7"/>
    <w:rsid w:val="00C72B83"/>
    <w:rsid w:val="00DE1A46"/>
    <w:rsid w:val="00EC5FE8"/>
    <w:rsid w:val="00ED6C8C"/>
    <w:rsid w:val="00F1780D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C042E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E88B00B6B10343948320FEE73DD118E8">
    <w:name w:val="E88B00B6B10343948320FEE73DD118E8"/>
    <w:rsid w:val="000C042E"/>
    <w:rPr>
      <w:kern w:val="2"/>
      <w14:ligatures w14:val="standardContextual"/>
    </w:rPr>
  </w:style>
  <w:style w:type="paragraph" w:customStyle="1" w:styleId="9297696D51984ADDA139AF77372A8DDD">
    <w:name w:val="9297696D51984ADDA139AF77372A8DDD"/>
    <w:rsid w:val="000C042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B5F461A-D52C-482C-A305-1DC0722C3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470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Uhlík Dominik, Bc.</cp:lastModifiedBy>
  <cp:revision>19</cp:revision>
  <cp:lastPrinted>2017-11-28T17:18:00Z</cp:lastPrinted>
  <dcterms:created xsi:type="dcterms:W3CDTF">2023-11-16T10:29:00Z</dcterms:created>
  <dcterms:modified xsi:type="dcterms:W3CDTF">2026-08-24T07:27:00Z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